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8e0b115" w14:textId="8e0b115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="001A5D81">
        <w:t>17. St-1552/2022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1A5D81" w:rsidP="001A5D81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1A5D81">
        <w:t>17. St-1552/2022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1A5D81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1A5D81">
        <w:t>MAYAIV TIME jednostavno društvo s ograničenom odg</w:t>
      </w:r>
      <w:r w:rsidR="001A5D81">
        <w:t>ovornošću za trgovinu i usluge, OIB: 72197550616, 10 000 Zagreb, Lastovska ulica 2 a/13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A5D81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A5D8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A5D8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A5D8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A5D8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A5D8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5D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D8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A5D8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A5D8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A5D8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1552</izvorni_sadrzaj>
    <derivirana_varijabla naziv="DomainObject.Predmet.Broj_1">1552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svibnja 2022.</izvorni_sadrzaj>
    <derivirana_varijabla naziv="DomainObject.Predmet.DatumIzradeOptuznogAkta_1">19. svibnja 2022.</derivirana_varijabla>
  </DomainObject.Predmet.DatumIzradeOptuznogAkta>
  <DomainObject.Predmet.DatumIzradeOptuznogAktaFormated>
    <izvorni_sadrzaj>19.5.2022.</izvorni_sadrzaj>
    <derivirana_varijabla naziv="DomainObject.Predmet.DatumIzradeOptuznogAktaFormated_1">19.5.2022.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St-1552/2022</izvorni_sadrzaj>
    <derivirana_varijabla naziv="DomainObject.Predmet.OznakaBroj_1">St-1552/2022</derivirana_varijabla>
  </DomainObject.Predmet.OznakaBroj>
  <DomainObject.Predmet.OznakaBrojOptuznogAkta>
    <izvorni_sadrzaj>04-06-22-2599</izvorni_sadrzaj>
    <derivirana_varijabla naziv="DomainObject.Predmet.OznakaBrojOptuznogAkta_1">04-06-22-2599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MAYAIV TIME jednostavno društvo s ograničenom odgovornošću za trgovinu i usluge</izvorni_sadrzaj>
    <derivirana_varijabla naziv="DomainObject.Predmet.ProtustrankaFormated_1">  MAYAIV TIME jednostavno društvo s ograničenom odgovornošću za trgovinu i usluge</derivirana_varijabla>
  </DomainObject.Predmet.ProtustrankaFormated>
  <DomainObject.Predmet.ProtustrankaFormatedOIB>
    <izvorni_sadrzaj>  MAYAIV TIME jednostavno društvo s ograničenom odgovornošću za trgovinu i usluge, OIB 72197550616</izvorni_sadrzaj>
    <derivirana_varijabla naziv="DomainObject.Predmet.ProtustrankaFormatedOIB_1">  MAYAIV TIME jednostavno društvo s ograničenom odgovornošću za trgovinu i usluge, OIB 72197550616</derivirana_varijabla>
  </DomainObject.Predmet.ProtustrankaFormatedOIB>
  <DomainObject.Predmet.ProtustrankaFormatedWithAdress>
    <izvorni_sadrzaj> MAYAIV TIME jednostavno društvo s ograničenom odgovornošću za trgovinu i usluge, Lastovska ulica 2 A/13, 10000 Zagreb</izvorni_sadrzaj>
    <derivirana_varijabla naziv="DomainObject.Predmet.ProtustrankaFormatedWithAdress_1"> MAYAIV TIME jednostavno društvo s ograničenom odgovornošću za trgovinu i usluge, Lastovska ulica 2 A/13, 10000 Zagreb</derivirana_varijabla>
  </DomainObject.Predmet.ProtustrankaFormatedWithAdress>
  <DomainObject.Predmet.ProtustrankaFormatedWithAdressOIB>
    <izvorni_sadrzaj> MAYAIV TIME jednostavno društvo s ograničenom odgovornošću za trgovinu i usluge, OIB 72197550616, Lastovska ulica 2 A/13, 10000 Zagreb</izvorni_sadrzaj>
    <derivirana_varijabla naziv="DomainObject.Predmet.ProtustrankaFormatedWithAdressOIB_1"> MAYAIV TIME jednostavno društvo s ograničenom odgovornošću za trgovinu i usluge, OIB 72197550616, Lastovska ulica 2 A/13, 10000 Zagreb</derivirana_varijabla>
  </DomainObject.Predmet.ProtustrankaFormatedWithAdressOIB>
  <DomainObject.Predmet.ProtustrankaWithAdress>
    <izvorni_sadrzaj>MAYAIV TIME jednostavno društvo s ograničenom odgovornošću za trgovinu i usluge Lastovska ulica 2 A/13, 10000 Zagreb</izvorni_sadrzaj>
    <derivirana_varijabla naziv="DomainObject.Predmet.ProtustrankaWithAdress_1">MAYAIV TIME jednostavno društvo s ograničenom odgovornošću za trgovinu i usluge Lastovska ulica 2 A/13, 10000 Zagreb</derivirana_varijabla>
  </DomainObject.Predmet.ProtustrankaWithAdress>
  <DomainObject.Predmet.ProtustrankaWithAdressOIB>
    <izvorni_sadrzaj>MAYAIV TIME jednostavno društvo s ograničenom odgovornošću za trgovinu i usluge, OIB 72197550616, Lastovska ulica 2 A/13, 10000 Zagreb</izvorni_sadrzaj>
    <derivirana_varijabla naziv="DomainObject.Predmet.ProtustrankaWithAdressOIB_1">MAYAIV TIME jednostavno društvo s ograničenom odgovornošću za trgovinu i usluge, OIB 72197550616, Lastovska ulica 2 A/13, 10000 Zagreb</derivirana_varijabla>
  </DomainObject.Predmet.ProtustrankaWithAdressOIB>
  <DomainObject.Predmet.ProtustrankaNazivFormated>
    <izvorni_sadrzaj>MAYAIV TIME jednostavno društvo s ograničenom odgovornošću za trgovinu i usluge</izvorni_sadrzaj>
    <derivirana_varijabla naziv="DomainObject.Predmet.ProtustrankaNazivFormated_1">MAYAIV TIME jednostavno društvo s ograničenom odgovornošću za trgovinu i usluge</derivirana_varijabla>
  </DomainObject.Predmet.ProtustrankaNazivFormated>
  <DomainObject.Predmet.ProtustrankaNazivFormatedOIB>
    <izvorni_sadrzaj>MAYAIV TIME jednostavno društvo s ograničenom odgovornošću za trgovinu i usluge, OIB 72197550616</izvorni_sadrzaj>
    <derivirana_varijabla naziv="DomainObject.Predmet.ProtustrankaNazivFormatedOIB_1">MAYAIV TIME jednostavno društvo s ograničenom odgovornošću za trgovinu i usluge, OIB 72197550616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MAYAIV TIME jednostavno društvo s ograničenom odgovornošću za trgovinu i usluge</item>
    </izvorni_sadrzaj>
    <derivirana_varijabla naziv="DomainObject.Predmet.ProtuStrankaListFormated_1">
      <item>MAYAIV TIME jednostavno društvo s ograničenom odgovornošću za trgovinu i usluge</item>
    </derivirana_varijabla>
  </DomainObject.Predmet.ProtuStrankaListFormated>
  <DomainObject.Predmet.ProtuStrankaListFormatedOIB>
    <izvorni_sadrzaj>
      <item>MAYAIV TIME jednostavno društvo s ograničenom odgovornošću za trgovinu i usluge, OIB 72197550616</item>
    </izvorni_sadrzaj>
    <derivirana_varijabla naziv="DomainObject.Predmet.ProtuStrankaListFormatedOIB_1">
      <item>MAYAIV TIME jednostavno društvo s ograničenom odgovornošću za trgovinu i usluge, OIB 72197550616</item>
    </derivirana_varijabla>
  </DomainObject.Predmet.ProtuStrankaListFormatedOIB>
  <DomainObject.Predmet.ProtuStrankaListFormatedWithAdress>
    <izvorni_sadrzaj>
      <item>MAYAIV TIME jednostavno društvo s ograničenom odgovornošću za trgovinu i usluge, Lastovska ulica 2 A/13, 10000 Zagreb</item>
    </izvorni_sadrzaj>
    <derivirana_varijabla naziv="DomainObject.Predmet.ProtuStrankaListFormatedWithAdress_1">
      <item>MAYAIV TIME jednostavno društvo s ograničenom odgovornošću za trgovinu i usluge, Lastovska ulica 2 A/13, 10000 Zagreb</item>
    </derivirana_varijabla>
  </DomainObject.Predmet.ProtuStrankaListFormatedWithAdress>
  <DomainObject.Predmet.ProtuStrankaListFormatedWithAdressOIB>
    <izvorni_sadrzaj>
      <item>MAYAIV TIME jednostavno društvo s ograničenom odgovornošću za trgovinu i usluge, OIB 72197550616, Lastovska ulica 2 A/13, 10000 Zagreb</item>
    </izvorni_sadrzaj>
    <derivirana_varijabla naziv="DomainObject.Predmet.ProtuStrankaListFormatedWithAdressOIB_1">
      <item>MAYAIV TIME jednostavno društvo s ograničenom odgovornošću za trgovinu i usluge, OIB 72197550616, Lastovska ulica 2 A/13, 10000 Zagreb</item>
    </derivirana_varijabla>
  </DomainObject.Predmet.ProtuStrankaListFormatedWithAdressOIB>
  <DomainObject.Predmet.ProtuStrankaListNazivFormated>
    <izvorni_sadrzaj>
      <item>MAYAIV TIME jednostavno društvo s ograničenom odgovornošću za trgovinu i usluge</item>
    </izvorni_sadrzaj>
    <derivirana_varijabla naziv="DomainObject.Predmet.ProtuStrankaListNazivFormated_1">
      <item>MAYAIV TIME jednostavno društvo s ograničenom odgovornošću za trgovinu i usluge</item>
    </derivirana_varijabla>
  </DomainObject.Predmet.ProtuStrankaListNazivFormated>
  <DomainObject.Predmet.ProtuStrankaListNazivFormatedOIB>
    <izvorni_sadrzaj>
      <item>MAYAIV TIME jednostavno društvo s ograničenom odgovornošću za trgovinu i usluge, OIB 72197550616</item>
    </izvorni_sadrzaj>
    <derivirana_varijabla naziv="DomainObject.Predmet.ProtuStrankaListNazivFormatedOIB_1">
      <item>MAYAIV TIME jednostavno društvo s ograničenom odgovornošću za trgovinu i usluge, OIB 72197550616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MAYAIV TIME jednostavno društvo s ograničenom odgovornošću za trgovinu i usluge</izvorni_sadrzaj>
    <derivirana_varijabla naziv="DomainObject.Predmet.ProtustrankaIDrugi_1">MAYAIV TIME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MAYAIV TIME jednostavno društvo s ograničenom odgovornošću za trgovinu i usluge, OIB 72197550616, Lastovska ulica 2 A/13, 10000 Zagreb</izvorni_sadrzaj>
    <derivirana_varijabla naziv="DomainObject.Predmet.ProtustrankaIDrugiAdressOIB_1">MAYAIV TIME jednostavno društvo s ograničenom odgovornošću za trgovinu i usluge, OIB 72197550616, Lastovska ulica 2 A/13,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MAYAIV TIME jednostavno društvo s ograničenom odgovornošću za trgovinu i usluge</item>
      <item>Financijska agencija</item>
    </izvorni_sadrzaj>
    <derivirana_varijabla naziv="DomainObject.Predmet.SudioniciListNaziv_1">
      <item>MAYAIV TIME jednostavno društvo s ograničenom odgovornošću za trgovinu i usluge</item>
      <item>Financijska agencija</item>
    </derivirana_varijabla>
  </DomainObject.Predmet.SudioniciListNaziv>
  <DomainObject.Predmet.SudioniciListAdressOIB>
    <izvorni_sadrzaj>
      <item>MAYAIV TIME jednostavno društvo s ograničenom odgovornošću za trgovinu i usluge, OIB 72197550616, Lastovska ulica 2 A/13,10000 Zagreb</item>
      <item>Financijska agencija, OIB 85821130368, TRG SVIBANJSKIH ŽRTAVA 1995. 1,10000 Zagreb</item>
    </izvorni_sadrzaj>
    <derivirana_varijabla naziv="DomainObject.Predmet.SudioniciListAdressOIB_1">
      <item>MAYAIV TIME jednostavno društvo s ograničenom odgovornošću za trgovinu i usluge, OIB 72197550616, Lastovska ulica 2 A/13,10000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72197550616</item>
      <item>, OIB 85821130368</item>
    </izvorni_sadrzaj>
    <derivirana_varijabla naziv="DomainObject.Predmet.SudioniciListNazivOIB_1">
      <item>, OIB 72197550616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148</properties:Words>
  <properties:Characters>872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2022-09-03T12:12:00Z</cp:lastPrinted>
  <dcterms:modified xmlns:xsi="http://www.w3.org/2001/XMLSchema-instance" xsi:type="dcterms:W3CDTF">2022-09-03T12:12:00Z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